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14B" w14:textId="77777777" w:rsidR="00AE1FC6" w:rsidRPr="007F6A04" w:rsidRDefault="00AE1FC6" w:rsidP="00AE1FC6">
      <w:pPr>
        <w:rPr>
          <w:rFonts w:ascii="Nimbus Sans D OT Light" w:hAnsi="Nimbus Sans D OT Light" w:cs="Nirmala UI"/>
        </w:rPr>
      </w:pPr>
    </w:p>
    <w:p w14:paraId="6FC33A47" w14:textId="77777777" w:rsidR="004742B7" w:rsidRPr="0081064D" w:rsidRDefault="004742B7" w:rsidP="004742B7">
      <w:pPr>
        <w:jc w:val="center"/>
        <w:rPr>
          <w:b/>
          <w:bCs/>
        </w:rPr>
      </w:pPr>
      <w:r w:rsidRPr="0081064D">
        <w:rPr>
          <w:b/>
          <w:bCs/>
        </w:rPr>
        <w:t>VLOGA ZA VPIS V EVIDENCO UPRAVIČENCEV DO SOFINANCIRANEGA PREVOZA PITNE VODE</w:t>
      </w:r>
    </w:p>
    <w:p w14:paraId="2F9FB82B" w14:textId="77777777" w:rsidR="004742B7" w:rsidRPr="0081064D" w:rsidRDefault="004742B7" w:rsidP="004742B7"/>
    <w:p w14:paraId="1D69258F" w14:textId="77777777" w:rsidR="004742B7" w:rsidRPr="0081064D" w:rsidRDefault="004742B7" w:rsidP="004742B7">
      <w:r w:rsidRPr="0081064D">
        <w:rPr>
          <w:b/>
          <w:bCs/>
        </w:rPr>
        <w:t>1. PODATKI O VLAGATELJU (nosilcu gospodinjstva)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8"/>
        <w:gridCol w:w="5103"/>
      </w:tblGrid>
      <w:tr w:rsidR="004742B7" w:rsidRPr="0081064D" w14:paraId="2B89E295" w14:textId="77777777" w:rsidTr="003C5CEF">
        <w:trPr>
          <w:tblCellSpacing w:w="15" w:type="dxa"/>
        </w:trPr>
        <w:tc>
          <w:tcPr>
            <w:tcW w:w="3783" w:type="dxa"/>
            <w:vAlign w:val="center"/>
            <w:hideMark/>
          </w:tcPr>
          <w:p w14:paraId="65D2B3EA" w14:textId="77777777" w:rsidR="004742B7" w:rsidRPr="0081064D" w:rsidRDefault="004742B7" w:rsidP="003C5CEF">
            <w:r w:rsidRPr="0081064D">
              <w:rPr>
                <w:b/>
                <w:bCs/>
              </w:rPr>
              <w:t>Ime in priimek:</w:t>
            </w:r>
          </w:p>
        </w:tc>
        <w:tc>
          <w:tcPr>
            <w:tcW w:w="5058" w:type="dxa"/>
            <w:vAlign w:val="center"/>
            <w:hideMark/>
          </w:tcPr>
          <w:p w14:paraId="5F4D1776" w14:textId="77777777" w:rsidR="004742B7" w:rsidRPr="0081064D" w:rsidRDefault="004742B7" w:rsidP="003C5CEF"/>
        </w:tc>
      </w:tr>
      <w:tr w:rsidR="004742B7" w:rsidRPr="0081064D" w14:paraId="627A6318" w14:textId="77777777" w:rsidTr="003C5CEF">
        <w:trPr>
          <w:tblCellSpacing w:w="15" w:type="dxa"/>
        </w:trPr>
        <w:tc>
          <w:tcPr>
            <w:tcW w:w="3783" w:type="dxa"/>
            <w:vAlign w:val="center"/>
            <w:hideMark/>
          </w:tcPr>
          <w:p w14:paraId="63C64A5D" w14:textId="77777777" w:rsidR="004742B7" w:rsidRPr="0081064D" w:rsidRDefault="004742B7" w:rsidP="003C5CEF">
            <w:r w:rsidRPr="0081064D">
              <w:rPr>
                <w:b/>
                <w:bCs/>
              </w:rPr>
              <w:t>Naslov stalnega prebivališča (ulica, hišna številka, pošta in kraj):</w:t>
            </w:r>
          </w:p>
        </w:tc>
        <w:tc>
          <w:tcPr>
            <w:tcW w:w="5058" w:type="dxa"/>
            <w:vAlign w:val="center"/>
            <w:hideMark/>
          </w:tcPr>
          <w:p w14:paraId="491FC2A0" w14:textId="77777777" w:rsidR="004742B7" w:rsidRPr="0081064D" w:rsidRDefault="004742B7" w:rsidP="003C5CEF"/>
        </w:tc>
      </w:tr>
      <w:tr w:rsidR="004742B7" w:rsidRPr="0081064D" w14:paraId="481F129B" w14:textId="77777777" w:rsidTr="003C5CEF">
        <w:trPr>
          <w:tblCellSpacing w:w="15" w:type="dxa"/>
        </w:trPr>
        <w:tc>
          <w:tcPr>
            <w:tcW w:w="3783" w:type="dxa"/>
            <w:vAlign w:val="center"/>
            <w:hideMark/>
          </w:tcPr>
          <w:p w14:paraId="0C3869F0" w14:textId="77777777" w:rsidR="004742B7" w:rsidRPr="0081064D" w:rsidRDefault="004742B7" w:rsidP="003C5CEF">
            <w:r w:rsidRPr="0081064D">
              <w:rPr>
                <w:b/>
                <w:bCs/>
              </w:rPr>
              <w:t>EMŠO:</w:t>
            </w:r>
          </w:p>
        </w:tc>
        <w:tc>
          <w:tcPr>
            <w:tcW w:w="5058" w:type="dxa"/>
            <w:vAlign w:val="center"/>
            <w:hideMark/>
          </w:tcPr>
          <w:p w14:paraId="6B44C3F9" w14:textId="77777777" w:rsidR="004742B7" w:rsidRPr="0081064D" w:rsidRDefault="004742B7" w:rsidP="003C5CEF"/>
        </w:tc>
      </w:tr>
      <w:tr w:rsidR="004742B7" w:rsidRPr="0081064D" w14:paraId="6FD8D4DA" w14:textId="77777777" w:rsidTr="003C5CEF">
        <w:trPr>
          <w:tblCellSpacing w:w="15" w:type="dxa"/>
        </w:trPr>
        <w:tc>
          <w:tcPr>
            <w:tcW w:w="3783" w:type="dxa"/>
            <w:vAlign w:val="center"/>
            <w:hideMark/>
          </w:tcPr>
          <w:p w14:paraId="6B19948E" w14:textId="77777777" w:rsidR="004742B7" w:rsidRPr="0081064D" w:rsidRDefault="004742B7" w:rsidP="003C5CEF">
            <w:r w:rsidRPr="0081064D">
              <w:rPr>
                <w:b/>
                <w:bCs/>
              </w:rPr>
              <w:t>Davčna številka:</w:t>
            </w:r>
          </w:p>
        </w:tc>
        <w:tc>
          <w:tcPr>
            <w:tcW w:w="5058" w:type="dxa"/>
            <w:vAlign w:val="center"/>
            <w:hideMark/>
          </w:tcPr>
          <w:p w14:paraId="4F64FA08" w14:textId="77777777" w:rsidR="004742B7" w:rsidRPr="0081064D" w:rsidRDefault="004742B7" w:rsidP="003C5CEF"/>
        </w:tc>
      </w:tr>
      <w:tr w:rsidR="004742B7" w:rsidRPr="0081064D" w14:paraId="4B883262" w14:textId="77777777" w:rsidTr="003C5CEF">
        <w:trPr>
          <w:tblCellSpacing w:w="15" w:type="dxa"/>
        </w:trPr>
        <w:tc>
          <w:tcPr>
            <w:tcW w:w="3783" w:type="dxa"/>
            <w:vAlign w:val="center"/>
            <w:hideMark/>
          </w:tcPr>
          <w:p w14:paraId="6C6AA821" w14:textId="77777777" w:rsidR="004742B7" w:rsidRPr="0081064D" w:rsidRDefault="004742B7" w:rsidP="003C5CEF">
            <w:r w:rsidRPr="0081064D">
              <w:rPr>
                <w:b/>
                <w:bCs/>
              </w:rPr>
              <w:t>Telefonska številka:</w:t>
            </w:r>
          </w:p>
        </w:tc>
        <w:tc>
          <w:tcPr>
            <w:tcW w:w="5058" w:type="dxa"/>
            <w:vAlign w:val="center"/>
            <w:hideMark/>
          </w:tcPr>
          <w:p w14:paraId="52C0DA6C" w14:textId="77777777" w:rsidR="004742B7" w:rsidRPr="0081064D" w:rsidRDefault="004742B7" w:rsidP="003C5CEF"/>
        </w:tc>
      </w:tr>
      <w:tr w:rsidR="004742B7" w:rsidRPr="0081064D" w14:paraId="5411E373" w14:textId="77777777" w:rsidTr="003C5CEF">
        <w:trPr>
          <w:tblCellSpacing w:w="15" w:type="dxa"/>
        </w:trPr>
        <w:tc>
          <w:tcPr>
            <w:tcW w:w="3783" w:type="dxa"/>
            <w:vAlign w:val="center"/>
            <w:hideMark/>
          </w:tcPr>
          <w:p w14:paraId="4301A893" w14:textId="77777777" w:rsidR="004742B7" w:rsidRPr="0081064D" w:rsidRDefault="004742B7" w:rsidP="003C5CEF">
            <w:r w:rsidRPr="0081064D">
              <w:rPr>
                <w:b/>
                <w:bCs/>
              </w:rPr>
              <w:t>Elektronski naslov (e-mail):</w:t>
            </w:r>
          </w:p>
        </w:tc>
        <w:tc>
          <w:tcPr>
            <w:tcW w:w="5058" w:type="dxa"/>
            <w:vAlign w:val="center"/>
            <w:hideMark/>
          </w:tcPr>
          <w:p w14:paraId="31ACFA7A" w14:textId="77777777" w:rsidR="004742B7" w:rsidRPr="0081064D" w:rsidRDefault="004742B7" w:rsidP="003C5CEF"/>
        </w:tc>
      </w:tr>
    </w:tbl>
    <w:p w14:paraId="4D4F9768" w14:textId="77777777" w:rsidR="004742B7" w:rsidRPr="0081064D" w:rsidRDefault="004742B7" w:rsidP="004742B7"/>
    <w:p w14:paraId="01704874" w14:textId="77777777" w:rsidR="004742B7" w:rsidRPr="0081064D" w:rsidRDefault="004742B7" w:rsidP="004742B7">
      <w:r w:rsidRPr="0081064D">
        <w:rPr>
          <w:b/>
          <w:bCs/>
        </w:rPr>
        <w:t>2. PODATKI O GOSPODINJSTVU</w:t>
      </w:r>
    </w:p>
    <w:p w14:paraId="4B982B2F" w14:textId="77777777" w:rsidR="004742B7" w:rsidRPr="0081064D" w:rsidRDefault="004742B7" w:rsidP="004742B7">
      <w:r w:rsidRPr="0081064D">
        <w:rPr>
          <w:b/>
          <w:bCs/>
        </w:rPr>
        <w:t>Število članov gospodinjstva (vključno z vlagateljem):</w:t>
      </w:r>
      <w:r w:rsidRPr="0081064D">
        <w:t xml:space="preserve"> ________________</w:t>
      </w:r>
    </w:p>
    <w:p w14:paraId="27BD87E3" w14:textId="77777777" w:rsidR="004742B7" w:rsidRPr="0081064D" w:rsidRDefault="004742B7" w:rsidP="004742B7">
      <w:r w:rsidRPr="0081064D">
        <w:rPr>
          <w:b/>
          <w:bCs/>
        </w:rPr>
        <w:t>Podatki o ostalih članih gospodinjstva, ki imajo na istem naslovu prijavljeno stalno prebivališče: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80"/>
        <w:gridCol w:w="3049"/>
        <w:gridCol w:w="3402"/>
      </w:tblGrid>
      <w:tr w:rsidR="004742B7" w:rsidRPr="0081064D" w14:paraId="0C48AC52" w14:textId="77777777" w:rsidTr="003C5CEF">
        <w:trPr>
          <w:tblHeader/>
          <w:tblCellSpacing w:w="15" w:type="dxa"/>
        </w:trPr>
        <w:tc>
          <w:tcPr>
            <w:tcW w:w="0" w:type="auto"/>
            <w:vAlign w:val="center"/>
            <w:hideMark/>
          </w:tcPr>
          <w:p w14:paraId="2D12DE4A" w14:textId="77777777" w:rsidR="004742B7" w:rsidRPr="0081064D" w:rsidRDefault="004742B7" w:rsidP="003C5CEF">
            <w:proofErr w:type="spellStart"/>
            <w:r w:rsidRPr="0081064D">
              <w:t>Zap</w:t>
            </w:r>
            <w:proofErr w:type="spellEnd"/>
            <w:r w:rsidRPr="0081064D">
              <w:t>. št.</w:t>
            </w:r>
          </w:p>
        </w:tc>
        <w:tc>
          <w:tcPr>
            <w:tcW w:w="3019" w:type="dxa"/>
            <w:vAlign w:val="center"/>
            <w:hideMark/>
          </w:tcPr>
          <w:p w14:paraId="47E69A05" w14:textId="77777777" w:rsidR="004742B7" w:rsidRPr="0081064D" w:rsidRDefault="004742B7" w:rsidP="003C5CEF">
            <w:r w:rsidRPr="0081064D">
              <w:t>Ime in priimek</w:t>
            </w:r>
          </w:p>
        </w:tc>
        <w:tc>
          <w:tcPr>
            <w:tcW w:w="3357" w:type="dxa"/>
            <w:vAlign w:val="center"/>
            <w:hideMark/>
          </w:tcPr>
          <w:p w14:paraId="74AF8330" w14:textId="77777777" w:rsidR="004742B7" w:rsidRPr="0081064D" w:rsidRDefault="004742B7" w:rsidP="003C5CEF">
            <w:r w:rsidRPr="0081064D">
              <w:t>Sorodstveno razmerje</w:t>
            </w:r>
          </w:p>
        </w:tc>
      </w:tr>
      <w:tr w:rsidR="004742B7" w:rsidRPr="0081064D" w14:paraId="70C8674F" w14:textId="77777777" w:rsidTr="003C5CEF">
        <w:trPr>
          <w:tblCellSpacing w:w="15" w:type="dxa"/>
        </w:trPr>
        <w:tc>
          <w:tcPr>
            <w:tcW w:w="0" w:type="auto"/>
            <w:vAlign w:val="center"/>
            <w:hideMark/>
          </w:tcPr>
          <w:p w14:paraId="5B077E35" w14:textId="77777777" w:rsidR="004742B7" w:rsidRPr="0081064D" w:rsidRDefault="004742B7" w:rsidP="003C5CEF">
            <w:r w:rsidRPr="0081064D">
              <w:t>1.</w:t>
            </w:r>
          </w:p>
        </w:tc>
        <w:tc>
          <w:tcPr>
            <w:tcW w:w="3019" w:type="dxa"/>
            <w:vAlign w:val="center"/>
            <w:hideMark/>
          </w:tcPr>
          <w:p w14:paraId="4981AED7" w14:textId="77777777" w:rsidR="004742B7" w:rsidRPr="0081064D" w:rsidRDefault="004742B7" w:rsidP="003C5CEF"/>
        </w:tc>
        <w:tc>
          <w:tcPr>
            <w:tcW w:w="3357" w:type="dxa"/>
            <w:vAlign w:val="center"/>
            <w:hideMark/>
          </w:tcPr>
          <w:p w14:paraId="0F1D440D" w14:textId="77777777" w:rsidR="004742B7" w:rsidRPr="0081064D" w:rsidRDefault="004742B7" w:rsidP="003C5CEF"/>
        </w:tc>
      </w:tr>
      <w:tr w:rsidR="004742B7" w:rsidRPr="0081064D" w14:paraId="6E4A1ACC" w14:textId="77777777" w:rsidTr="003C5CEF">
        <w:trPr>
          <w:tblCellSpacing w:w="15" w:type="dxa"/>
        </w:trPr>
        <w:tc>
          <w:tcPr>
            <w:tcW w:w="0" w:type="auto"/>
            <w:vAlign w:val="center"/>
            <w:hideMark/>
          </w:tcPr>
          <w:p w14:paraId="53303191" w14:textId="77777777" w:rsidR="004742B7" w:rsidRPr="0081064D" w:rsidRDefault="004742B7" w:rsidP="003C5CEF">
            <w:r w:rsidRPr="0081064D">
              <w:t>2.</w:t>
            </w:r>
          </w:p>
        </w:tc>
        <w:tc>
          <w:tcPr>
            <w:tcW w:w="3019" w:type="dxa"/>
            <w:vAlign w:val="center"/>
            <w:hideMark/>
          </w:tcPr>
          <w:p w14:paraId="7AEA68DB" w14:textId="77777777" w:rsidR="004742B7" w:rsidRPr="0081064D" w:rsidRDefault="004742B7" w:rsidP="003C5CEF"/>
        </w:tc>
        <w:tc>
          <w:tcPr>
            <w:tcW w:w="3357" w:type="dxa"/>
            <w:vAlign w:val="center"/>
            <w:hideMark/>
          </w:tcPr>
          <w:p w14:paraId="0DC589F4" w14:textId="77777777" w:rsidR="004742B7" w:rsidRPr="0081064D" w:rsidRDefault="004742B7" w:rsidP="003C5CEF"/>
        </w:tc>
      </w:tr>
      <w:tr w:rsidR="004742B7" w:rsidRPr="0081064D" w14:paraId="7004310D" w14:textId="77777777" w:rsidTr="003C5CEF">
        <w:trPr>
          <w:tblCellSpacing w:w="15" w:type="dxa"/>
        </w:trPr>
        <w:tc>
          <w:tcPr>
            <w:tcW w:w="0" w:type="auto"/>
            <w:vAlign w:val="center"/>
            <w:hideMark/>
          </w:tcPr>
          <w:p w14:paraId="2BF2F70D" w14:textId="77777777" w:rsidR="004742B7" w:rsidRPr="0081064D" w:rsidRDefault="004742B7" w:rsidP="003C5CEF">
            <w:r w:rsidRPr="0081064D">
              <w:t>3.</w:t>
            </w:r>
          </w:p>
        </w:tc>
        <w:tc>
          <w:tcPr>
            <w:tcW w:w="3019" w:type="dxa"/>
            <w:vAlign w:val="center"/>
            <w:hideMark/>
          </w:tcPr>
          <w:p w14:paraId="22FC79C7" w14:textId="77777777" w:rsidR="004742B7" w:rsidRPr="0081064D" w:rsidRDefault="004742B7" w:rsidP="003C5CEF"/>
        </w:tc>
        <w:tc>
          <w:tcPr>
            <w:tcW w:w="3357" w:type="dxa"/>
            <w:vAlign w:val="center"/>
            <w:hideMark/>
          </w:tcPr>
          <w:p w14:paraId="4AD888C8" w14:textId="77777777" w:rsidR="004742B7" w:rsidRPr="0081064D" w:rsidRDefault="004742B7" w:rsidP="003C5CEF"/>
        </w:tc>
      </w:tr>
      <w:tr w:rsidR="004742B7" w:rsidRPr="0081064D" w14:paraId="7B8A08C1" w14:textId="77777777" w:rsidTr="003C5CEF">
        <w:trPr>
          <w:tblCellSpacing w:w="15" w:type="dxa"/>
        </w:trPr>
        <w:tc>
          <w:tcPr>
            <w:tcW w:w="0" w:type="auto"/>
            <w:vAlign w:val="center"/>
            <w:hideMark/>
          </w:tcPr>
          <w:p w14:paraId="6BDABC1A" w14:textId="77777777" w:rsidR="004742B7" w:rsidRPr="0081064D" w:rsidRDefault="004742B7" w:rsidP="003C5CEF">
            <w:r w:rsidRPr="0081064D">
              <w:t>4.</w:t>
            </w:r>
          </w:p>
        </w:tc>
        <w:tc>
          <w:tcPr>
            <w:tcW w:w="3019" w:type="dxa"/>
            <w:vAlign w:val="center"/>
            <w:hideMark/>
          </w:tcPr>
          <w:p w14:paraId="416F1F5E" w14:textId="77777777" w:rsidR="004742B7" w:rsidRPr="0081064D" w:rsidRDefault="004742B7" w:rsidP="003C5CEF"/>
        </w:tc>
        <w:tc>
          <w:tcPr>
            <w:tcW w:w="3357" w:type="dxa"/>
            <w:vAlign w:val="center"/>
            <w:hideMark/>
          </w:tcPr>
          <w:p w14:paraId="5F131E9B" w14:textId="77777777" w:rsidR="004742B7" w:rsidRPr="0081064D" w:rsidRDefault="004742B7" w:rsidP="003C5CEF"/>
        </w:tc>
      </w:tr>
      <w:tr w:rsidR="004742B7" w:rsidRPr="0081064D" w14:paraId="622C286F" w14:textId="77777777" w:rsidTr="003C5CEF">
        <w:trPr>
          <w:tblCellSpacing w:w="15" w:type="dxa"/>
        </w:trPr>
        <w:tc>
          <w:tcPr>
            <w:tcW w:w="0" w:type="auto"/>
            <w:vAlign w:val="center"/>
            <w:hideMark/>
          </w:tcPr>
          <w:p w14:paraId="797EDC41" w14:textId="77777777" w:rsidR="004742B7" w:rsidRPr="0081064D" w:rsidRDefault="004742B7" w:rsidP="003C5CEF">
            <w:r w:rsidRPr="0081064D">
              <w:rPr>
                <w:i/>
                <w:iCs/>
              </w:rPr>
              <w:t>(Po potrebi dodajte vrstice)</w:t>
            </w:r>
          </w:p>
        </w:tc>
        <w:tc>
          <w:tcPr>
            <w:tcW w:w="3019" w:type="dxa"/>
            <w:vAlign w:val="center"/>
            <w:hideMark/>
          </w:tcPr>
          <w:p w14:paraId="12D4AB78" w14:textId="77777777" w:rsidR="004742B7" w:rsidRPr="0081064D" w:rsidRDefault="004742B7" w:rsidP="003C5CEF"/>
        </w:tc>
        <w:tc>
          <w:tcPr>
            <w:tcW w:w="3357" w:type="dxa"/>
            <w:vAlign w:val="center"/>
            <w:hideMark/>
          </w:tcPr>
          <w:p w14:paraId="03C2C5D5" w14:textId="77777777" w:rsidR="004742B7" w:rsidRPr="0081064D" w:rsidRDefault="004742B7" w:rsidP="003C5CEF"/>
        </w:tc>
      </w:tr>
    </w:tbl>
    <w:p w14:paraId="53182308" w14:textId="77777777" w:rsidR="004742B7" w:rsidRPr="0081064D" w:rsidRDefault="004742B7" w:rsidP="004742B7"/>
    <w:p w14:paraId="6004DBA5" w14:textId="77777777" w:rsidR="004742B7" w:rsidRPr="0081064D" w:rsidRDefault="004742B7" w:rsidP="004742B7">
      <w:r w:rsidRPr="0081064D">
        <w:rPr>
          <w:b/>
          <w:bCs/>
        </w:rPr>
        <w:t>3. IZJAVA VLAGATELJA</w:t>
      </w:r>
    </w:p>
    <w:p w14:paraId="356B3ECE" w14:textId="77777777" w:rsidR="004742B7" w:rsidRPr="0081064D" w:rsidRDefault="004742B7" w:rsidP="004742B7">
      <w:r w:rsidRPr="0081064D">
        <w:t xml:space="preserve">Spodaj podpisani vlagatelj pod kazensko in materialno odgovornostjo </w:t>
      </w:r>
      <w:r w:rsidRPr="0081064D">
        <w:rPr>
          <w:b/>
          <w:bCs/>
        </w:rPr>
        <w:t>izjavljam, da:</w:t>
      </w:r>
    </w:p>
    <w:p w14:paraId="6E5533F5" w14:textId="77777777" w:rsidR="004742B7" w:rsidRPr="0081064D" w:rsidRDefault="004742B7" w:rsidP="004742B7">
      <w:pPr>
        <w:numPr>
          <w:ilvl w:val="0"/>
          <w:numId w:val="6"/>
        </w:numPr>
      </w:pPr>
      <w:r w:rsidRPr="0081064D">
        <w:t>stanovanjski objekt na zgoraj navedenem naslovu nima zgrajenega priključka na javno vodovodno omrežje in zanj ne obstajajo tehnične možnosti priključitve;</w:t>
      </w:r>
    </w:p>
    <w:p w14:paraId="55B73703" w14:textId="77777777" w:rsidR="004742B7" w:rsidRPr="0081064D" w:rsidRDefault="004742B7" w:rsidP="004742B7">
      <w:pPr>
        <w:numPr>
          <w:ilvl w:val="0"/>
          <w:numId w:val="6"/>
        </w:numPr>
      </w:pPr>
      <w:r w:rsidRPr="0081064D">
        <w:t xml:space="preserve">bomo vodo, dostavljeno na podlagi sofinanciranja, uporabljali izključno za lastne potrebe gospodinjstva (pitje, priprava hrane, osebna higiena, sanitarne potrebe) in ne za opravljanje </w:t>
      </w:r>
      <w:r w:rsidRPr="0081064D">
        <w:lastRenderedPageBreak/>
        <w:t>pridobitne dejavnosti, namakanje kmetijskih površin, polnjenje bazenov ali zalivanje vrtov v večjem obsegu;</w:t>
      </w:r>
    </w:p>
    <w:p w14:paraId="70C6556A" w14:textId="77777777" w:rsidR="004742B7" w:rsidRPr="0081064D" w:rsidRDefault="004742B7" w:rsidP="004742B7">
      <w:pPr>
        <w:numPr>
          <w:ilvl w:val="0"/>
          <w:numId w:val="6"/>
        </w:numPr>
      </w:pPr>
      <w:r w:rsidRPr="0081064D">
        <w:t>so vsi podatki, navedeni v tej vlogi, resnični, točni in popolni;</w:t>
      </w:r>
    </w:p>
    <w:p w14:paraId="03C7AFDC" w14:textId="77777777" w:rsidR="004742B7" w:rsidRPr="0081064D" w:rsidRDefault="004742B7" w:rsidP="004742B7">
      <w:pPr>
        <w:numPr>
          <w:ilvl w:val="0"/>
          <w:numId w:val="6"/>
        </w:numPr>
      </w:pPr>
      <w:r w:rsidRPr="0081064D">
        <w:t>sem seznanjen, da moram pristojni občinski upravi sporočiti vsako spremembo podatkov, ki vpliva na upravičenost do sofinanciranja, v roku 8 dni od nastanka spremembe;</w:t>
      </w:r>
    </w:p>
    <w:p w14:paraId="1EB23136" w14:textId="77777777" w:rsidR="004742B7" w:rsidRPr="0081064D" w:rsidRDefault="004742B7" w:rsidP="004742B7">
      <w:pPr>
        <w:numPr>
          <w:ilvl w:val="0"/>
          <w:numId w:val="6"/>
        </w:numPr>
      </w:pPr>
      <w:r w:rsidRPr="0081064D">
        <w:rPr>
          <w:b/>
          <w:bCs/>
        </w:rPr>
        <w:t>dovoljujem Občini Ruše, da za potrebe odločanja o tej vlogi, po uradni dolžnosti pridobi podatke o mojem stalnem prebivališču in stalnem prebivališču zgoraj navedenih članov gospodinjstva iz uradnih evidenc.</w:t>
      </w:r>
    </w:p>
    <w:p w14:paraId="3516B77D" w14:textId="77777777" w:rsidR="004742B7" w:rsidRPr="0081064D" w:rsidRDefault="004742B7" w:rsidP="004742B7">
      <w:r>
        <w:pict w14:anchorId="7B64A271">
          <v:rect id="_x0000_i1025" style="width:0;height:1.5pt" o:hralign="center" o:hrstd="t" o:hr="t" fillcolor="#a0a0a0" stroked="f"/>
        </w:pict>
      </w:r>
    </w:p>
    <w:p w14:paraId="438A0C34" w14:textId="77777777" w:rsidR="004742B7" w:rsidRPr="0081064D" w:rsidRDefault="004742B7" w:rsidP="004742B7">
      <w:r w:rsidRPr="0081064D">
        <w:rPr>
          <w:b/>
          <w:bCs/>
        </w:rPr>
        <w:t>Kraj in datum:</w:t>
      </w:r>
    </w:p>
    <w:p w14:paraId="2202FFE8" w14:textId="77777777" w:rsidR="004742B7" w:rsidRPr="0081064D" w:rsidRDefault="004742B7" w:rsidP="004742B7">
      <w:r w:rsidRPr="0081064D">
        <w:t>____________________________</w:t>
      </w:r>
    </w:p>
    <w:p w14:paraId="68203907" w14:textId="77777777" w:rsidR="004742B7" w:rsidRPr="0081064D" w:rsidRDefault="004742B7" w:rsidP="004742B7">
      <w:r w:rsidRPr="0081064D">
        <w:rPr>
          <w:b/>
          <w:bCs/>
        </w:rPr>
        <w:t>Podpis vlagatelja:</w:t>
      </w:r>
    </w:p>
    <w:p w14:paraId="3738A1E7" w14:textId="77777777" w:rsidR="004742B7" w:rsidRPr="0081064D" w:rsidRDefault="004742B7" w:rsidP="004742B7">
      <w:r w:rsidRPr="0081064D">
        <w:t>____________________________</w:t>
      </w:r>
    </w:p>
    <w:p w14:paraId="12A7E506" w14:textId="77777777" w:rsidR="004742B7" w:rsidRPr="0081064D" w:rsidRDefault="004742B7" w:rsidP="004742B7">
      <w:r>
        <w:pict w14:anchorId="5EB8B9F8">
          <v:rect id="_x0000_i1026" style="width:0;height:1.5pt" o:hralign="center" o:hrstd="t" o:hr="t" fillcolor="#a0a0a0" stroked="f"/>
        </w:pict>
      </w:r>
    </w:p>
    <w:p w14:paraId="4E09E34E" w14:textId="77777777" w:rsidR="004742B7" w:rsidRPr="0081064D" w:rsidRDefault="004742B7" w:rsidP="004742B7">
      <w:pPr>
        <w:rPr>
          <w:b/>
          <w:bCs/>
        </w:rPr>
      </w:pPr>
    </w:p>
    <w:p w14:paraId="6C621627" w14:textId="77777777" w:rsidR="004742B7" w:rsidRPr="0081064D" w:rsidRDefault="004742B7" w:rsidP="004742B7">
      <w:pPr>
        <w:jc w:val="both"/>
        <w:rPr>
          <w:rFonts w:cstheme="minorHAnsi"/>
        </w:rPr>
      </w:pPr>
      <w:r w:rsidRPr="0081064D">
        <w:rPr>
          <w:rFonts w:cstheme="minorHAnsi"/>
          <w:b/>
        </w:rPr>
        <w:t>U</w:t>
      </w:r>
      <w:r w:rsidRPr="0081064D">
        <w:rPr>
          <w:rFonts w:cstheme="minorHAnsi"/>
          <w:b/>
          <w:bCs/>
          <w:caps/>
        </w:rPr>
        <w:t>PRAVNA</w:t>
      </w:r>
      <w:r w:rsidRPr="0081064D">
        <w:rPr>
          <w:rFonts w:cstheme="minorHAnsi"/>
          <w:bCs/>
          <w:caps/>
        </w:rPr>
        <w:t xml:space="preserve"> </w:t>
      </w:r>
      <w:r w:rsidRPr="0081064D">
        <w:rPr>
          <w:rFonts w:cstheme="minorHAnsi"/>
          <w:b/>
        </w:rPr>
        <w:t>TAKSA:</w:t>
      </w:r>
      <w:r w:rsidRPr="0081064D">
        <w:rPr>
          <w:rFonts w:cstheme="minorHAnsi"/>
        </w:rPr>
        <w:t xml:space="preserve"> skladno s tarifno številko </w:t>
      </w:r>
      <w:r w:rsidRPr="0081064D">
        <w:rPr>
          <w:rFonts w:cstheme="minorHAnsi"/>
          <w:caps/>
        </w:rPr>
        <w:t xml:space="preserve">1 </w:t>
      </w:r>
      <w:r w:rsidRPr="0081064D">
        <w:rPr>
          <w:rFonts w:cstheme="minorHAnsi"/>
        </w:rPr>
        <w:t>in</w:t>
      </w:r>
      <w:r w:rsidRPr="0081064D">
        <w:rPr>
          <w:rFonts w:cstheme="minorHAnsi"/>
          <w:caps/>
        </w:rPr>
        <w:t xml:space="preserve"> 3 Z</w:t>
      </w:r>
      <w:r w:rsidRPr="0081064D">
        <w:rPr>
          <w:rFonts w:cstheme="minorHAnsi"/>
        </w:rPr>
        <w:t xml:space="preserve">akona o upravnih taksah </w:t>
      </w:r>
      <w:r w:rsidRPr="0081064D">
        <w:rPr>
          <w:rFonts w:cstheme="minorHAnsi"/>
          <w:caps/>
        </w:rPr>
        <w:t xml:space="preserve">(Uradni list RS, št. 106/10 – uradno prečiščeno besedilo, 14/15 – ZUUJFO, 84/15 – ZZelP-J, 32/16, 30/18 – ZKZaš, 189/20 – ZFRO in 44/25 – ZDOsk-1B) </w:t>
      </w:r>
      <w:r w:rsidRPr="0081064D">
        <w:rPr>
          <w:rFonts w:cstheme="minorHAnsi"/>
        </w:rPr>
        <w:t xml:space="preserve">znaša upravna taksa skupaj </w:t>
      </w:r>
      <w:r w:rsidRPr="0081064D">
        <w:rPr>
          <w:rFonts w:cstheme="minorHAnsi"/>
          <w:caps/>
        </w:rPr>
        <w:t>22,60 €.</w:t>
      </w:r>
      <w:r w:rsidRPr="0081064D">
        <w:rPr>
          <w:rFonts w:cstheme="minorHAnsi"/>
        </w:rPr>
        <w:t xml:space="preserve"> Plača se na POS-terminalu v vložišču občine oz. v stavbi Režijskega obrata ali se nakaže na račun občine. V tem primeru se na plačilni nalog navede: namen plačila (</w:t>
      </w:r>
      <w:r w:rsidRPr="0081064D">
        <w:rPr>
          <w:rFonts w:cstheme="minorHAnsi"/>
          <w:u w:val="single"/>
        </w:rPr>
        <w:t>plačilo občinske upravne takse</w:t>
      </w:r>
      <w:r w:rsidRPr="0081064D">
        <w:rPr>
          <w:rFonts w:cstheme="minorHAnsi"/>
        </w:rPr>
        <w:t>), prejemnik (</w:t>
      </w:r>
      <w:r w:rsidRPr="0081064D">
        <w:rPr>
          <w:rFonts w:cstheme="minorHAnsi"/>
          <w:u w:val="single"/>
        </w:rPr>
        <w:t>Občina Ruše, Trg vstaje 11, 2342 Ruše</w:t>
      </w:r>
      <w:r w:rsidRPr="0081064D">
        <w:rPr>
          <w:rFonts w:cstheme="minorHAnsi"/>
        </w:rPr>
        <w:t xml:space="preserve">), številka računa: </w:t>
      </w:r>
      <w:r w:rsidRPr="0081064D">
        <w:rPr>
          <w:rFonts w:cstheme="minorHAnsi"/>
          <w:u w:val="single"/>
        </w:rPr>
        <w:t>01308-5080309163</w:t>
      </w:r>
      <w:r w:rsidRPr="0081064D">
        <w:rPr>
          <w:rFonts w:cstheme="minorHAnsi"/>
        </w:rPr>
        <w:t xml:space="preserve"> in referenca: </w:t>
      </w:r>
      <w:r w:rsidRPr="0081064D">
        <w:rPr>
          <w:rFonts w:cstheme="minorHAnsi"/>
          <w:u w:val="single"/>
        </w:rPr>
        <w:t>11  76082-7111002. Dokazilo o plačilu je potrebno predložiti pred izdajo odločbe.</w:t>
      </w:r>
    </w:p>
    <w:p w14:paraId="09F8C8D0" w14:textId="77777777" w:rsidR="004742B7" w:rsidRPr="0081064D" w:rsidRDefault="004742B7" w:rsidP="004742B7">
      <w:pPr>
        <w:jc w:val="both"/>
        <w:rPr>
          <w:rFonts w:cstheme="minorHAnsi"/>
        </w:rPr>
      </w:pPr>
    </w:p>
    <w:p w14:paraId="283C83BE" w14:textId="77777777" w:rsidR="004742B7" w:rsidRPr="0081064D" w:rsidRDefault="004742B7" w:rsidP="004742B7">
      <w:pPr>
        <w:pBdr>
          <w:top w:val="single" w:sz="4" w:space="1" w:color="auto"/>
          <w:left w:val="single" w:sz="4" w:space="4" w:color="auto"/>
          <w:bottom w:val="single" w:sz="4" w:space="1" w:color="auto"/>
          <w:right w:val="single" w:sz="4" w:space="4" w:color="auto"/>
        </w:pBdr>
        <w:jc w:val="both"/>
        <w:rPr>
          <w:rFonts w:cstheme="minorHAnsi"/>
          <w:b/>
        </w:rPr>
      </w:pPr>
      <w:r w:rsidRPr="0081064D">
        <w:rPr>
          <w:rFonts w:cstheme="minorHAnsi"/>
          <w:b/>
        </w:rPr>
        <w:t>Informacija o obdelavi osebnih podatkov</w:t>
      </w:r>
    </w:p>
    <w:p w14:paraId="3496E1FF" w14:textId="77777777" w:rsidR="004742B7" w:rsidRPr="0081064D" w:rsidRDefault="004742B7" w:rsidP="004742B7">
      <w:pPr>
        <w:pBdr>
          <w:top w:val="single" w:sz="4" w:space="1" w:color="auto"/>
          <w:left w:val="single" w:sz="4" w:space="4" w:color="auto"/>
          <w:bottom w:val="single" w:sz="4" w:space="1" w:color="auto"/>
          <w:right w:val="single" w:sz="4" w:space="4" w:color="auto"/>
        </w:pBdr>
        <w:jc w:val="both"/>
        <w:rPr>
          <w:rFonts w:cstheme="minorHAnsi"/>
          <w:i/>
        </w:rPr>
      </w:pPr>
      <w:r w:rsidRPr="0081064D">
        <w:rPr>
          <w:rFonts w:cstheme="minorHAnsi"/>
          <w:i/>
        </w:rPr>
        <w:t xml:space="preserve">Upravljavec osebnih podatkov je Občina Ruše. Pooblaščena oseba za varstvo osebnih podatkov je dosegljiva na e-mailu: </w:t>
      </w:r>
      <w:hyperlink r:id="rId8" w:history="1">
        <w:r w:rsidRPr="0081064D">
          <w:rPr>
            <w:rStyle w:val="Hiperpovezava"/>
            <w:rFonts w:cstheme="minorHAnsi"/>
            <w:i/>
          </w:rPr>
          <w:t>info@intelektum.eu</w:t>
        </w:r>
      </w:hyperlink>
      <w:r w:rsidRPr="0081064D">
        <w:rPr>
          <w:rFonts w:cstheme="minorHAnsi"/>
          <w:i/>
        </w:rPr>
        <w:t xml:space="preserve">. Osebni podatki se obdelujejo le za namen, za katerega so bili zbrani. Pravico imate, da od občine kadarkoli zahtevate popravek, dopolnitev, izbris, omejitev obdelave, prenosa vaših osebnih podatkov in ugovora, vključno s pravico do pritožbe pri Informacijskem pooblaščencu. Več informacij o obdelavi in varstvu osebnih podatkov najdete na naši spletni strani </w:t>
      </w:r>
      <w:hyperlink r:id="rId9" w:history="1">
        <w:r w:rsidRPr="0081064D">
          <w:rPr>
            <w:rStyle w:val="Hiperpovezava"/>
            <w:rFonts w:cstheme="minorHAnsi"/>
            <w:i/>
          </w:rPr>
          <w:t>https://ruse.si/za-obcane/varstvo-osebnih-podatkov/</w:t>
        </w:r>
      </w:hyperlink>
      <w:r w:rsidRPr="0081064D">
        <w:rPr>
          <w:rFonts w:cstheme="minorHAnsi"/>
          <w:i/>
        </w:rPr>
        <w:t xml:space="preserve"> ali v vložišču občine.</w:t>
      </w:r>
    </w:p>
    <w:p w14:paraId="1B68C28A" w14:textId="77777777" w:rsidR="004742B7" w:rsidRPr="0081064D" w:rsidRDefault="004742B7" w:rsidP="004742B7"/>
    <w:p w14:paraId="1CFBE5E0" w14:textId="77777777" w:rsidR="004742B7" w:rsidRPr="0081064D" w:rsidRDefault="004742B7" w:rsidP="004742B7">
      <w:pPr>
        <w:rPr>
          <w:b/>
          <w:bCs/>
        </w:rPr>
      </w:pPr>
    </w:p>
    <w:p w14:paraId="06AE8FA1" w14:textId="77777777" w:rsidR="004742B7" w:rsidRPr="0081064D" w:rsidRDefault="004742B7" w:rsidP="004742B7">
      <w:r w:rsidRPr="0081064D">
        <w:rPr>
          <w:b/>
          <w:bCs/>
        </w:rPr>
        <w:t>Navodila:</w:t>
      </w:r>
    </w:p>
    <w:p w14:paraId="71C8D160" w14:textId="77777777" w:rsidR="004742B7" w:rsidRPr="0081064D" w:rsidRDefault="004742B7" w:rsidP="004742B7">
      <w:pPr>
        <w:numPr>
          <w:ilvl w:val="0"/>
          <w:numId w:val="7"/>
        </w:numPr>
      </w:pPr>
      <w:r w:rsidRPr="0081064D">
        <w:t>Vlogo izpolnite čitljivo s tiskanimi črkami.</w:t>
      </w:r>
    </w:p>
    <w:p w14:paraId="18E5D4D5" w14:textId="1466FFC7" w:rsidR="00AE1FC6" w:rsidRPr="004742B7" w:rsidRDefault="004742B7" w:rsidP="004742B7">
      <w:pPr>
        <w:numPr>
          <w:ilvl w:val="0"/>
          <w:numId w:val="7"/>
        </w:numPr>
      </w:pPr>
      <w:r w:rsidRPr="0081064D">
        <w:t xml:space="preserve">Vlogo lahko oddate osebno v sprejemni pisarni Občine Ruše ali jo pošljete po pošti na naslov: </w:t>
      </w:r>
      <w:r w:rsidRPr="0081064D">
        <w:rPr>
          <w:b/>
          <w:bCs/>
        </w:rPr>
        <w:t>Občina Ruše, Trg vstaje 11, 2342 Ruše</w:t>
      </w:r>
      <w:r w:rsidRPr="0081064D">
        <w:t>, s pripisom "Vloga – prevoz vode".</w:t>
      </w:r>
    </w:p>
    <w:sectPr w:rsidR="00AE1FC6" w:rsidRPr="004742B7" w:rsidSect="00AC0AB1">
      <w:footerReference w:type="default" r:id="rId10"/>
      <w:headerReference w:type="first" r:id="rId11"/>
      <w:footerReference w:type="first" r:id="rId12"/>
      <w:pgSz w:w="11906" w:h="16838"/>
      <w:pgMar w:top="1417" w:right="1417" w:bottom="1417" w:left="1417" w:header="708" w:footer="13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8CE7" w14:textId="77777777" w:rsidR="00F76A49" w:rsidRDefault="00F76A49" w:rsidP="00CF5C14">
      <w:pPr>
        <w:spacing w:after="0" w:line="240" w:lineRule="auto"/>
      </w:pPr>
      <w:r>
        <w:separator/>
      </w:r>
    </w:p>
  </w:endnote>
  <w:endnote w:type="continuationSeparator" w:id="0">
    <w:p w14:paraId="551F6994" w14:textId="77777777" w:rsidR="00F76A49" w:rsidRDefault="00F76A49" w:rsidP="00CF5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Nimbus Sans D OT Light">
    <w:altName w:val="Calibri"/>
    <w:panose1 w:val="02000000000000000000"/>
    <w:charset w:val="00"/>
    <w:family w:val="modern"/>
    <w:notTrueType/>
    <w:pitch w:val="variable"/>
    <w:sig w:usb0="800000AF" w:usb1="50002048" w:usb2="00000000" w:usb3="00000000" w:csb0="00000093"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CC32" w14:textId="77777777" w:rsidR="00AC0AB1" w:rsidRDefault="00AC0AB1" w:rsidP="00CF5C14">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C92A" w14:textId="77777777" w:rsidR="00AC0AB1" w:rsidRDefault="00AC0AB1" w:rsidP="00AC0AB1">
    <w:pPr>
      <w:pStyle w:val="Noga"/>
      <w:jc w:val="center"/>
    </w:pPr>
    <w:r>
      <w:rPr>
        <w:noProof/>
        <w:lang w:eastAsia="sl-SI"/>
      </w:rPr>
      <w:drawing>
        <wp:anchor distT="0" distB="0" distL="114300" distR="114300" simplePos="0" relativeHeight="251658240" behindDoc="0" locked="0" layoutInCell="1" allowOverlap="1" wp14:anchorId="62EBDCA4" wp14:editId="0D7C5E11">
          <wp:simplePos x="0" y="0"/>
          <wp:positionH relativeFrom="column">
            <wp:posOffset>1595755</wp:posOffset>
          </wp:positionH>
          <wp:positionV relativeFrom="paragraph">
            <wp:posOffset>144145</wp:posOffset>
          </wp:positionV>
          <wp:extent cx="2541600" cy="712800"/>
          <wp:effectExtent l="0" t="0" r="0" b="0"/>
          <wp:wrapNone/>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nog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25416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2D7B0" w14:textId="77777777" w:rsidR="00F76A49" w:rsidRDefault="00F76A49" w:rsidP="00CF5C14">
      <w:pPr>
        <w:spacing w:after="0" w:line="240" w:lineRule="auto"/>
      </w:pPr>
      <w:r>
        <w:separator/>
      </w:r>
    </w:p>
  </w:footnote>
  <w:footnote w:type="continuationSeparator" w:id="0">
    <w:p w14:paraId="7BEA470E" w14:textId="77777777" w:rsidR="00F76A49" w:rsidRDefault="00F76A49" w:rsidP="00CF5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C3DF" w14:textId="77777777" w:rsidR="00AC0AB1" w:rsidRDefault="00AC0AB1" w:rsidP="00F970C1">
    <w:pPr>
      <w:pStyle w:val="Glava"/>
      <w:jc w:val="center"/>
    </w:pPr>
    <w:r>
      <w:rPr>
        <w:noProof/>
        <w:lang w:eastAsia="sl-SI"/>
      </w:rPr>
      <w:drawing>
        <wp:inline distT="0" distB="0" distL="0" distR="0" wp14:anchorId="086A8D43" wp14:editId="7AB9F072">
          <wp:extent cx="5760720" cy="933450"/>
          <wp:effectExtent l="0" t="0" r="0" b="0"/>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60720" cy="9334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83D36"/>
    <w:multiLevelType w:val="hybridMultilevel"/>
    <w:tmpl w:val="FC783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3A4070"/>
    <w:multiLevelType w:val="multilevel"/>
    <w:tmpl w:val="A654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026"/>
    <w:multiLevelType w:val="hybridMultilevel"/>
    <w:tmpl w:val="A45CD80C"/>
    <w:lvl w:ilvl="0" w:tplc="5E0EA9FC">
      <w:start w:val="412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AD764E3"/>
    <w:multiLevelType w:val="hybridMultilevel"/>
    <w:tmpl w:val="30267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136E0C"/>
    <w:multiLevelType w:val="multilevel"/>
    <w:tmpl w:val="13B2D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6D2157"/>
    <w:multiLevelType w:val="hybridMultilevel"/>
    <w:tmpl w:val="6C56894E"/>
    <w:lvl w:ilvl="0" w:tplc="1B8E6BDC">
      <w:start w:val="124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E76436C"/>
    <w:multiLevelType w:val="hybridMultilevel"/>
    <w:tmpl w:val="C30AF74E"/>
    <w:lvl w:ilvl="0" w:tplc="04240001">
      <w:start w:val="1"/>
      <w:numFmt w:val="bullet"/>
      <w:lvlText w:val=""/>
      <w:lvlJc w:val="left"/>
      <w:pPr>
        <w:ind w:left="720" w:hanging="360"/>
      </w:pPr>
      <w:rPr>
        <w:rFonts w:ascii="Symbol" w:hAnsi="Symbol" w:hint="default"/>
      </w:rPr>
    </w:lvl>
    <w:lvl w:ilvl="1" w:tplc="0C1C0094">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9141635">
    <w:abstractNumId w:val="3"/>
  </w:num>
  <w:num w:numId="2" w16cid:durableId="994577364">
    <w:abstractNumId w:val="0"/>
  </w:num>
  <w:num w:numId="3" w16cid:durableId="1750495733">
    <w:abstractNumId w:val="6"/>
  </w:num>
  <w:num w:numId="4" w16cid:durableId="580987435">
    <w:abstractNumId w:val="5"/>
  </w:num>
  <w:num w:numId="5" w16cid:durableId="1822503994">
    <w:abstractNumId w:val="2"/>
  </w:num>
  <w:num w:numId="6" w16cid:durableId="2084792247">
    <w:abstractNumId w:val="1"/>
  </w:num>
  <w:num w:numId="7" w16cid:durableId="10779452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B7"/>
    <w:rsid w:val="00042202"/>
    <w:rsid w:val="00114182"/>
    <w:rsid w:val="00175E3E"/>
    <w:rsid w:val="00283C9C"/>
    <w:rsid w:val="00317A15"/>
    <w:rsid w:val="003E4747"/>
    <w:rsid w:val="003F1654"/>
    <w:rsid w:val="004742B7"/>
    <w:rsid w:val="00480015"/>
    <w:rsid w:val="004D3EFA"/>
    <w:rsid w:val="005550C9"/>
    <w:rsid w:val="005613B6"/>
    <w:rsid w:val="0065209E"/>
    <w:rsid w:val="006652B1"/>
    <w:rsid w:val="00690415"/>
    <w:rsid w:val="0079433D"/>
    <w:rsid w:val="007A321E"/>
    <w:rsid w:val="007F0D37"/>
    <w:rsid w:val="007F6A04"/>
    <w:rsid w:val="008C2FA7"/>
    <w:rsid w:val="008D05AA"/>
    <w:rsid w:val="008F06DC"/>
    <w:rsid w:val="00991FEA"/>
    <w:rsid w:val="00A931A8"/>
    <w:rsid w:val="00AB7DBC"/>
    <w:rsid w:val="00AC0AB1"/>
    <w:rsid w:val="00AE1FC6"/>
    <w:rsid w:val="00B33BB6"/>
    <w:rsid w:val="00B5280E"/>
    <w:rsid w:val="00B637CC"/>
    <w:rsid w:val="00B86F1E"/>
    <w:rsid w:val="00C059FE"/>
    <w:rsid w:val="00C431AA"/>
    <w:rsid w:val="00C54C40"/>
    <w:rsid w:val="00C96F16"/>
    <w:rsid w:val="00CC2F48"/>
    <w:rsid w:val="00CF5C14"/>
    <w:rsid w:val="00D13210"/>
    <w:rsid w:val="00D663FB"/>
    <w:rsid w:val="00F62131"/>
    <w:rsid w:val="00F76A49"/>
    <w:rsid w:val="00F970C1"/>
    <w:rsid w:val="00FA5068"/>
    <w:rsid w:val="00FB2E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A64CE"/>
  <w15:chartTrackingRefBased/>
  <w15:docId w15:val="{DDB73975-B9D0-47FB-AC37-3FFB43AF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42B7"/>
    <w:rPr>
      <w:kern w:val="2"/>
      <w14:ligatures w14:val="standardContextual"/>
    </w:rPr>
  </w:style>
  <w:style w:type="paragraph" w:styleId="Naslov1">
    <w:name w:val="heading 1"/>
    <w:basedOn w:val="Navaden"/>
    <w:next w:val="Navaden"/>
    <w:link w:val="Naslov1Znak"/>
    <w:uiPriority w:val="9"/>
    <w:qFormat/>
    <w:rsid w:val="00CC2F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Naslov Robi"/>
    <w:basedOn w:val="Navaden"/>
    <w:next w:val="Navaden"/>
    <w:link w:val="Naslov2Znak"/>
    <w:uiPriority w:val="9"/>
    <w:unhideWhenUsed/>
    <w:qFormat/>
    <w:rsid w:val="00042202"/>
    <w:pPr>
      <w:keepNext/>
      <w:keepLines/>
      <w:spacing w:before="40" w:after="0"/>
      <w:outlineLvl w:val="1"/>
    </w:pPr>
    <w:rPr>
      <w:rFonts w:asciiTheme="majorHAnsi" w:eastAsiaTheme="majorEastAsia" w:hAnsiTheme="majorHAnsi" w:cstheme="majorBidi"/>
      <w:b/>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Robi Znak"/>
    <w:basedOn w:val="Privzetapisavaodstavka"/>
    <w:link w:val="Naslov2"/>
    <w:uiPriority w:val="9"/>
    <w:rsid w:val="00042202"/>
    <w:rPr>
      <w:rFonts w:asciiTheme="majorHAnsi" w:eastAsiaTheme="majorEastAsia" w:hAnsiTheme="majorHAnsi" w:cstheme="majorBidi"/>
      <w:b/>
      <w:sz w:val="26"/>
      <w:szCs w:val="26"/>
    </w:rPr>
  </w:style>
  <w:style w:type="paragraph" w:styleId="Glava">
    <w:name w:val="header"/>
    <w:basedOn w:val="Navaden"/>
    <w:link w:val="GlavaZnak"/>
    <w:uiPriority w:val="99"/>
    <w:unhideWhenUsed/>
    <w:rsid w:val="00CF5C14"/>
    <w:pPr>
      <w:tabs>
        <w:tab w:val="center" w:pos="4536"/>
        <w:tab w:val="right" w:pos="9072"/>
      </w:tabs>
      <w:spacing w:after="0" w:line="240" w:lineRule="auto"/>
    </w:pPr>
  </w:style>
  <w:style w:type="character" w:customStyle="1" w:styleId="GlavaZnak">
    <w:name w:val="Glava Znak"/>
    <w:basedOn w:val="Privzetapisavaodstavka"/>
    <w:link w:val="Glava"/>
    <w:uiPriority w:val="99"/>
    <w:rsid w:val="00CF5C14"/>
  </w:style>
  <w:style w:type="paragraph" w:styleId="Noga">
    <w:name w:val="footer"/>
    <w:basedOn w:val="Navaden"/>
    <w:link w:val="NogaZnak"/>
    <w:uiPriority w:val="99"/>
    <w:unhideWhenUsed/>
    <w:rsid w:val="00CF5C14"/>
    <w:pPr>
      <w:tabs>
        <w:tab w:val="center" w:pos="4536"/>
        <w:tab w:val="right" w:pos="9072"/>
      </w:tabs>
      <w:spacing w:after="0" w:line="240" w:lineRule="auto"/>
    </w:pPr>
  </w:style>
  <w:style w:type="character" w:customStyle="1" w:styleId="NogaZnak">
    <w:name w:val="Noga Znak"/>
    <w:basedOn w:val="Privzetapisavaodstavka"/>
    <w:link w:val="Noga"/>
    <w:uiPriority w:val="99"/>
    <w:rsid w:val="00CF5C14"/>
  </w:style>
  <w:style w:type="character" w:styleId="Hiperpovezava">
    <w:name w:val="Hyperlink"/>
    <w:basedOn w:val="Privzetapisavaodstavka"/>
    <w:unhideWhenUsed/>
    <w:rsid w:val="007F0D37"/>
    <w:rPr>
      <w:color w:val="0563C1" w:themeColor="hyperlink"/>
      <w:u w:val="single"/>
    </w:rPr>
  </w:style>
  <w:style w:type="character" w:customStyle="1" w:styleId="Naslov1Znak">
    <w:name w:val="Naslov 1 Znak"/>
    <w:basedOn w:val="Privzetapisavaodstavka"/>
    <w:link w:val="Naslov1"/>
    <w:uiPriority w:val="9"/>
    <w:rsid w:val="00CC2F48"/>
    <w:rPr>
      <w:rFonts w:asciiTheme="majorHAnsi" w:eastAsiaTheme="majorEastAsia" w:hAnsiTheme="majorHAnsi" w:cstheme="majorBidi"/>
      <w:color w:val="2E74B5" w:themeColor="accent1" w:themeShade="BF"/>
      <w:sz w:val="32"/>
      <w:szCs w:val="32"/>
    </w:rPr>
  </w:style>
  <w:style w:type="paragraph" w:styleId="Odstavekseznama">
    <w:name w:val="List Paragraph"/>
    <w:basedOn w:val="Navaden"/>
    <w:uiPriority w:val="34"/>
    <w:qFormat/>
    <w:rsid w:val="008C2F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51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telektum.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se.si/za-obcane/varstvo-osebnih-podatko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aa\Documents\Officeove%20predloge%20po%20meri\NOVO%20Dokument%20z%20glavo%20in%20nog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A30F9F-D8D7-4FA5-B987-08BC9727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NOVO Dokument z glavo in nogo</Template>
  <TotalTime>0</TotalTime>
  <Pages>2</Pages>
  <Words>487</Words>
  <Characters>2780</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ANŽEL</dc:creator>
  <cp:keywords/>
  <dc:description/>
  <cp:lastModifiedBy>NIKA ANŽEL</cp:lastModifiedBy>
  <cp:revision>1</cp:revision>
  <dcterms:created xsi:type="dcterms:W3CDTF">2026-07-03T09:28:00Z</dcterms:created>
  <dcterms:modified xsi:type="dcterms:W3CDTF">2026-07-03T09:29:00Z</dcterms:modified>
</cp:coreProperties>
</file>